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West Lothian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West Lothian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West Lothian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West Lothian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West Lothian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West Lothian are estimated to have a score of 1-2 on the PGSI (low-risk gambling), whilst </w:t>
      </w:r>
      <w:r w:rsidRPr="00773DF7">
        <w:rPr>
          <w:rFonts w:ascii="Libre Franklin Light" w:hAnsi="Libre Franklin Light" w:cs="Calibri Light"/>
          <w:b/>
          <w:bCs/>
          <w:color w:val="C45911" w:themeColor="accent2" w:themeShade="BF"/>
        </w:rPr>
        <w:t xml:space="preserve">4.9%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41.7% </w:t>
      </w:r>
      <w:r w:rsidRPr="004747BF">
        <w:rPr>
          <w:rFonts w:ascii="Libre Franklin Light" w:eastAsia="Times New Roman" w:hAnsi="Libre Franklin Light" w:cs="Calibri Light"/>
        </w:rPr>
        <w:t xml:space="preserve">of those respondents classified as PGSI 8+ in West Lothian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West Lothian is estimated to be </w:t>
      </w:r>
      <w:r w:rsidRPr="00773DF7">
        <w:rPr>
          <w:rFonts w:ascii="Libre Franklin Light" w:eastAsia="Times New Roman" w:hAnsi="Libre Franklin Light" w:cs="Calibri Light"/>
          <w:b/>
          <w:bCs/>
          <w:color w:val="C45911" w:themeColor="accent2" w:themeShade="BF"/>
        </w:rPr>
        <w:t xml:space="preserve">£3,043,559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West Lothian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West Lothian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West Lothian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West Lothian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est Lothia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West Lothian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est Lothia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West Lothian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similar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26.1%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West Lothian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41.7%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est Lothia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West Lothian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West Lothian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West Lothian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56.5%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West Lothian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West Lothian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West Lothian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£3,043,559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West Lothian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£49,575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£1,025,230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£73,444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£20,656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£37,869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£1,836,785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£3,043,559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West Lothian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West Lothian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Lothian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Lothian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Lothian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3.1%</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Lothian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West Lothian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West Lothian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West Lothian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West Lothian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West Lothian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West Lothian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ED6BAA2-118E-4CE8-8D46-D9B32F47082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